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413" w:rsidRDefault="00BC0413" w:rsidP="00BC0413">
      <w:pPr>
        <w:pStyle w:val="NoSpacing"/>
        <w:tabs>
          <w:tab w:val="left" w:pos="720"/>
          <w:tab w:val="left" w:pos="1440"/>
          <w:tab w:val="left" w:pos="1890"/>
        </w:tabs>
        <w:jc w:val="both"/>
      </w:pPr>
      <w:proofErr w:type="spellStart"/>
      <w:r>
        <w:rPr>
          <w:u w:val="single"/>
        </w:rPr>
        <w:t>Joane</w:t>
      </w:r>
      <w:proofErr w:type="spellEnd"/>
      <w:r>
        <w:rPr>
          <w:u w:val="single"/>
        </w:rPr>
        <w:t xml:space="preserve"> TOKY</w:t>
      </w:r>
      <w:r>
        <w:t xml:space="preserve">    </w:t>
      </w:r>
      <w:proofErr w:type="gramStart"/>
      <w:r>
        <w:t xml:space="preserve">   (</w:t>
      </w:r>
      <w:proofErr w:type="gramEnd"/>
      <w:r>
        <w:t>fl.1509)</w:t>
      </w:r>
    </w:p>
    <w:p w:rsidR="00BC0413" w:rsidRDefault="00BC0413" w:rsidP="00BC041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Dover. Widow.</w:t>
      </w:r>
    </w:p>
    <w:p w:rsidR="00BC0413" w:rsidRDefault="00BC0413" w:rsidP="00BC041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C0413" w:rsidRDefault="00BC0413" w:rsidP="00BC041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C0413" w:rsidRDefault="00BC0413" w:rsidP="00BC041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She made her Will.   (Plomer p.473)</w:t>
      </w:r>
    </w:p>
    <w:p w:rsidR="00BC0413" w:rsidRDefault="00BC0413" w:rsidP="00BC041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C0413" w:rsidRDefault="00BC0413" w:rsidP="00BC041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C0413" w:rsidRDefault="00BC0413" w:rsidP="00BC041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BC041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413" w:rsidRDefault="00BC0413" w:rsidP="00E71FC3">
      <w:pPr>
        <w:spacing w:after="0" w:line="240" w:lineRule="auto"/>
      </w:pPr>
      <w:r>
        <w:separator/>
      </w:r>
    </w:p>
  </w:endnote>
  <w:endnote w:type="continuationSeparator" w:id="0">
    <w:p w:rsidR="00BC0413" w:rsidRDefault="00BC04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413" w:rsidRDefault="00BC0413" w:rsidP="00E71FC3">
      <w:pPr>
        <w:spacing w:after="0" w:line="240" w:lineRule="auto"/>
      </w:pPr>
      <w:r>
        <w:separator/>
      </w:r>
    </w:p>
  </w:footnote>
  <w:footnote w:type="continuationSeparator" w:id="0">
    <w:p w:rsidR="00BC0413" w:rsidRDefault="00BC04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413"/>
    <w:rsid w:val="001A7C09"/>
    <w:rsid w:val="00577BD5"/>
    <w:rsid w:val="00656CBA"/>
    <w:rsid w:val="006A1F77"/>
    <w:rsid w:val="00733BE7"/>
    <w:rsid w:val="00AB52E8"/>
    <w:rsid w:val="00B16D3F"/>
    <w:rsid w:val="00BB41AC"/>
    <w:rsid w:val="00BC041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356EF5-B242-4A4D-A359-4FDBF09CE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2017-11-11T21:15:00Z</dcterms:created>
  <dcterms:modified xsi:type="dcterms:W3CDTF">2017-11-11T21:15:00Z</dcterms:modified>
</cp:coreProperties>
</file>